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AE4B9" w14:textId="77777777" w:rsidR="00B150F2" w:rsidRDefault="00B150F2" w:rsidP="00B150F2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Henry GOLDSMYTH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2F05968D" w14:textId="77777777" w:rsidR="00B150F2" w:rsidRDefault="00B150F2" w:rsidP="00B150F2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of Exton, Hampshire. Gentleman.</w:t>
      </w:r>
    </w:p>
    <w:p w14:paraId="046D771E" w14:textId="77777777" w:rsidR="00B150F2" w:rsidRDefault="00B150F2" w:rsidP="00B150F2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67F6FD8" w14:textId="77777777" w:rsidR="00B150F2" w:rsidRDefault="00B150F2" w:rsidP="00B150F2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1F2A948" w14:textId="77777777" w:rsidR="00B150F2" w:rsidRDefault="00B150F2" w:rsidP="00B150F2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Philip More(q.v.) brought a plaint of debt against him, William Dogger</w:t>
      </w:r>
    </w:p>
    <w:p w14:paraId="2554F3B8" w14:textId="77777777" w:rsidR="00B150F2" w:rsidRDefault="00B150F2" w:rsidP="00B150F2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of Basingstoke(q.v.), Thomas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Loveleke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Kingsclere(q.v.)</w:t>
      </w:r>
    </w:p>
    <w:p w14:paraId="47169509" w14:textId="77777777" w:rsidR="00B150F2" w:rsidRDefault="00B150F2" w:rsidP="00B150F2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John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Whitway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Newbury, Berkshire(q.v.), and Richard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Cheke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</w:t>
      </w:r>
    </w:p>
    <w:p w14:paraId="48606724" w14:textId="77777777" w:rsidR="00B150F2" w:rsidRDefault="00B150F2" w:rsidP="00B150F2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Stockbridge, Hampshire(q.v.).</w:t>
      </w:r>
    </w:p>
    <w:p w14:paraId="3561A6FF" w14:textId="77777777" w:rsidR="00B150F2" w:rsidRDefault="00B150F2" w:rsidP="00B150F2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7E505315" w14:textId="77777777" w:rsidR="00B150F2" w:rsidRDefault="00B150F2" w:rsidP="00B150F2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A9053A6" w14:textId="77777777" w:rsidR="00B150F2" w:rsidRDefault="00B150F2" w:rsidP="00B150F2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DE5ED6F" w14:textId="77777777" w:rsidR="00B150F2" w:rsidRDefault="00B150F2" w:rsidP="00B150F2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14 February 2022</w:t>
      </w:r>
    </w:p>
    <w:p w14:paraId="22321E6E" w14:textId="77777777" w:rsidR="00BA00AB" w:rsidRPr="00B150F2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B150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C4588" w14:textId="77777777" w:rsidR="00B150F2" w:rsidRDefault="00B150F2" w:rsidP="009139A6">
      <w:r>
        <w:separator/>
      </w:r>
    </w:p>
  </w:endnote>
  <w:endnote w:type="continuationSeparator" w:id="0">
    <w:p w14:paraId="7027CDF2" w14:textId="77777777" w:rsidR="00B150F2" w:rsidRDefault="00B150F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A2C7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24B0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FADE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6204C" w14:textId="77777777" w:rsidR="00B150F2" w:rsidRDefault="00B150F2" w:rsidP="009139A6">
      <w:r>
        <w:separator/>
      </w:r>
    </w:p>
  </w:footnote>
  <w:footnote w:type="continuationSeparator" w:id="0">
    <w:p w14:paraId="42A10C08" w14:textId="77777777" w:rsidR="00B150F2" w:rsidRDefault="00B150F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7A8D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A893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9E43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0F2"/>
    <w:rsid w:val="000666E0"/>
    <w:rsid w:val="002510B7"/>
    <w:rsid w:val="005C130B"/>
    <w:rsid w:val="00826F5C"/>
    <w:rsid w:val="009139A6"/>
    <w:rsid w:val="009448BB"/>
    <w:rsid w:val="00A3176C"/>
    <w:rsid w:val="00AE65F8"/>
    <w:rsid w:val="00B150F2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BFE3E2"/>
  <w15:chartTrackingRefBased/>
  <w15:docId w15:val="{CBF90B4E-52A9-4755-B33A-F5E6890BD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150F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2022-03-17T09:04:00Z</dcterms:created>
  <dcterms:modified xsi:type="dcterms:W3CDTF">2022-03-17T09:05:00Z</dcterms:modified>
</cp:coreProperties>
</file>